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E3F9" w14:textId="05CCB4B0" w:rsidR="00D862C7" w:rsidRDefault="00D862C7" w:rsidP="00D862C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#114</w:t>
      </w:r>
      <w:r>
        <w:rPr>
          <w:b/>
          <w:i/>
          <w:noProof/>
          <w:sz w:val="28"/>
        </w:rPr>
        <w:tab/>
      </w:r>
      <w:r>
        <w:rPr>
          <w:b/>
          <w:noProof/>
          <w:sz w:val="24"/>
        </w:rPr>
        <w:t>C4-230</w:t>
      </w:r>
      <w:r w:rsidR="00EE269F">
        <w:rPr>
          <w:b/>
          <w:noProof/>
          <w:sz w:val="24"/>
        </w:rPr>
        <w:t>095</w:t>
      </w:r>
    </w:p>
    <w:p w14:paraId="37656E32" w14:textId="77777777" w:rsidR="00D862C7" w:rsidRDefault="00D862C7" w:rsidP="00D862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371EF231" w:rsidR="00D862C7" w:rsidRPr="00410371" w:rsidRDefault="00EE269F" w:rsidP="00D34D5C">
            <w:pPr>
              <w:pStyle w:val="CRCoverPage"/>
              <w:spacing w:after="0"/>
              <w:rPr>
                <w:noProof/>
              </w:rPr>
            </w:pPr>
            <w:r>
              <w:rPr>
                <w:b/>
                <w:noProof/>
                <w:sz w:val="28"/>
              </w:rPr>
              <w:t>0135</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67649937" w:rsidR="00D862C7" w:rsidRPr="00410371" w:rsidRDefault="00D862C7" w:rsidP="00D34D5C">
            <w:pPr>
              <w:pStyle w:val="CRCoverPage"/>
              <w:spacing w:after="0"/>
              <w:jc w:val="center"/>
              <w:rPr>
                <w:b/>
                <w:noProof/>
              </w:rPr>
            </w:pPr>
            <w:r>
              <w:rPr>
                <w:b/>
                <w:noProof/>
                <w:sz w:val="28"/>
              </w:rPr>
              <w:t>-</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1FC94171" w:rsidR="00D862C7" w:rsidRPr="00410371" w:rsidRDefault="00D862C7" w:rsidP="00D34D5C">
            <w:pPr>
              <w:pStyle w:val="CRCoverPage"/>
              <w:spacing w:after="0"/>
              <w:jc w:val="center"/>
              <w:rPr>
                <w:noProof/>
                <w:sz w:val="28"/>
              </w:rPr>
            </w:pPr>
            <w:r>
              <w:rPr>
                <w:b/>
                <w:noProof/>
                <w:sz w:val="28"/>
              </w:rPr>
              <w:t>1</w:t>
            </w:r>
            <w:r w:rsidR="008008A3">
              <w:rPr>
                <w:b/>
                <w:noProof/>
                <w:sz w:val="28"/>
              </w:rPr>
              <w:t>6</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2703EFF3" w:rsidR="00D862C7" w:rsidRDefault="00EE269F" w:rsidP="00D34D5C">
            <w:pPr>
              <w:pStyle w:val="CRCoverPage"/>
              <w:spacing w:after="0"/>
              <w:ind w:left="100"/>
              <w:rPr>
                <w:noProof/>
              </w:rPr>
            </w:pPr>
            <w:r>
              <w:t>2023-02-07</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64426C17" w:rsidR="00D862C7" w:rsidRDefault="008008A3" w:rsidP="00D34D5C">
            <w:pPr>
              <w:pStyle w:val="CRCoverPage"/>
              <w:spacing w:after="0"/>
              <w:ind w:left="100" w:right="-609"/>
              <w:rPr>
                <w:b/>
                <w:noProof/>
              </w:rPr>
            </w:pPr>
            <w:r>
              <w:rPr>
                <w:b/>
                <w:noProof/>
              </w:rPr>
              <w:t>F</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36CDB6EA" w:rsidR="00D862C7" w:rsidRDefault="00CA0B54" w:rsidP="00D34D5C">
            <w:pPr>
              <w:pStyle w:val="CRCoverPage"/>
              <w:spacing w:after="0"/>
              <w:ind w:left="100"/>
              <w:rPr>
                <w:noProof/>
              </w:rPr>
            </w:pPr>
            <w:r>
              <w:t>Rel-1</w:t>
            </w:r>
            <w:r w:rsidR="008008A3">
              <w:t>6</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41F8" w14:textId="77777777" w:rsidR="00EE269F" w:rsidRDefault="00EE2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1BA4" w14:textId="77777777" w:rsidR="00EE269F" w:rsidRDefault="00EE2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B504F" w14:textId="77777777" w:rsidR="00EE269F" w:rsidRDefault="00EE2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A869" w14:textId="77777777" w:rsidR="00EE269F" w:rsidRDefault="00EE2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B304" w14:textId="77777777" w:rsidR="00EE269F" w:rsidRDefault="00EE2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28DCB68F"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390C9F29"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D14BC"/>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D3578"/>
    <w:rsid w:val="004E213A"/>
    <w:rsid w:val="004F0988"/>
    <w:rsid w:val="004F1FBA"/>
    <w:rsid w:val="004F3340"/>
    <w:rsid w:val="004F6487"/>
    <w:rsid w:val="00516776"/>
    <w:rsid w:val="0053388B"/>
    <w:rsid w:val="00535773"/>
    <w:rsid w:val="00543E6C"/>
    <w:rsid w:val="005532E6"/>
    <w:rsid w:val="00554F37"/>
    <w:rsid w:val="00565087"/>
    <w:rsid w:val="00597B11"/>
    <w:rsid w:val="005A336F"/>
    <w:rsid w:val="005C1A9E"/>
    <w:rsid w:val="005D2E01"/>
    <w:rsid w:val="005D7526"/>
    <w:rsid w:val="005E4BB2"/>
    <w:rsid w:val="005E6E8C"/>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08A3"/>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269F"/>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862C7"/>
    <w:pPr>
      <w:spacing w:after="120"/>
    </w:pPr>
    <w:rPr>
      <w:rFonts w:ascii="Arial" w:hAnsi="Arial"/>
      <w:lang w:eastAsia="en-US"/>
    </w:rPr>
  </w:style>
  <w:style w:type="character" w:styleId="Hyperlink">
    <w:name w:val="Hyperlink"/>
    <w:rsid w:val="00D86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925</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2023-02-06T15:08:00Z</dcterms:created>
  <dcterms:modified xsi:type="dcterms:W3CDTF">2023-02-07T07:16:00Z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